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EC6AA" w14:textId="7FAF822B" w:rsidR="00323CC5" w:rsidRPr="00610194" w:rsidRDefault="00323CC5" w:rsidP="00A94AE7">
      <w:pPr>
        <w:tabs>
          <w:tab w:val="left" w:pos="357"/>
          <w:tab w:val="left" w:pos="1077"/>
        </w:tabs>
        <w:suppressAutoHyphens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ar-SA"/>
        </w:rPr>
      </w:pPr>
    </w:p>
    <w:p w14:paraId="21116969" w14:textId="184D7972" w:rsidR="00236F7D" w:rsidRPr="00610194" w:rsidRDefault="00236F7D" w:rsidP="00236F7D">
      <w:pPr>
        <w:spacing w:line="48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Wykonawca:</w:t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  <w:t>Załącznik nr 3 do SWZ</w:t>
      </w:r>
    </w:p>
    <w:p w14:paraId="3405B66A" w14:textId="77777777" w:rsidR="00236F7D" w:rsidRPr="00610194" w:rsidRDefault="00236F7D" w:rsidP="00236F7D">
      <w:pPr>
        <w:spacing w:line="480" w:lineRule="auto"/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……………………………………</w:t>
      </w:r>
    </w:p>
    <w:p w14:paraId="5A33CF1B" w14:textId="77777777" w:rsidR="00236F7D" w:rsidRPr="00610194" w:rsidRDefault="00236F7D" w:rsidP="00236F7D">
      <w:pPr>
        <w:spacing w:after="160" w:line="259" w:lineRule="auto"/>
        <w:ind w:right="5953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(pełna nazwa/firma, adres, w zależności od podmiotu: NIP/PESEL, KRS/CEiDG)</w:t>
      </w:r>
    </w:p>
    <w:p w14:paraId="109D2D68" w14:textId="77777777" w:rsidR="00236F7D" w:rsidRPr="00610194" w:rsidRDefault="00236F7D" w:rsidP="00236F7D">
      <w:pPr>
        <w:spacing w:line="48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  <w:u w:val="single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u w:val="single"/>
          <w:lang w:eastAsia="en-US"/>
        </w:rPr>
        <w:t>reprezentowany przez:</w:t>
      </w:r>
    </w:p>
    <w:p w14:paraId="78E3A626" w14:textId="77777777" w:rsidR="00236F7D" w:rsidRPr="00610194" w:rsidRDefault="00236F7D" w:rsidP="00236F7D">
      <w:pPr>
        <w:spacing w:line="480" w:lineRule="auto"/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……………………………………</w:t>
      </w:r>
    </w:p>
    <w:p w14:paraId="506A08EC" w14:textId="77777777" w:rsidR="00236F7D" w:rsidRPr="00610194" w:rsidRDefault="00236F7D" w:rsidP="00236F7D">
      <w:pPr>
        <w:spacing w:line="259" w:lineRule="auto"/>
        <w:ind w:right="5953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(imię, nazwisko, stanowisko/podstawa do  reprezentacji)</w:t>
      </w:r>
    </w:p>
    <w:p w14:paraId="0EE52F29" w14:textId="77777777" w:rsidR="00236F7D" w:rsidRPr="00610194" w:rsidRDefault="00236F7D" w:rsidP="00236F7D">
      <w:pPr>
        <w:spacing w:after="120" w:line="36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</w:p>
    <w:p w14:paraId="094F012E" w14:textId="77777777" w:rsidR="00236F7D" w:rsidRPr="00610194" w:rsidRDefault="00236F7D" w:rsidP="00236F7D">
      <w:pPr>
        <w:spacing w:after="120" w:line="360" w:lineRule="auto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Oświadczenia wykonawcy/wykonawcy wspólnie ubiegającego się o udzielenie zamówienia</w:t>
      </w:r>
    </w:p>
    <w:p w14:paraId="397BDBA6" w14:textId="14807592" w:rsidR="00236F7D" w:rsidRPr="0009529F" w:rsidRDefault="00236F7D" w:rsidP="00236F7D">
      <w:pPr>
        <w:spacing w:line="360" w:lineRule="auto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składane na </w:t>
      </w:r>
      <w:r w:rsidRPr="0009529F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podstawie art. 125 ust. 1 ustawy Pzp </w:t>
      </w:r>
    </w:p>
    <w:p w14:paraId="5FA63776" w14:textId="393E38A2" w:rsidR="00236F7D" w:rsidRPr="00610194" w:rsidRDefault="00C35DE0" w:rsidP="00236F7D">
      <w:pPr>
        <w:spacing w:before="120" w:line="360" w:lineRule="auto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 xml:space="preserve">Oznaczenie </w:t>
      </w:r>
      <w:r w:rsidRPr="000A033D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sprawy :</w:t>
      </w:r>
      <w:r w:rsidR="007C4DEE" w:rsidRPr="000A033D">
        <w:t xml:space="preserve"> </w:t>
      </w:r>
      <w:r w:rsidR="006C6D5F" w:rsidRPr="000A033D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RZP 01/202</w:t>
      </w:r>
      <w:r w:rsidR="000A033D" w:rsidRPr="000A033D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6</w:t>
      </w:r>
    </w:p>
    <w:p w14:paraId="647052A3" w14:textId="77777777" w:rsidR="00491497" w:rsidRPr="00491497" w:rsidRDefault="00236F7D" w:rsidP="00491497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Na potrzeby postępowania o udzielenie zamówienia publicznego pn</w:t>
      </w:r>
      <w:r w:rsidR="00416508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. </w:t>
      </w:r>
      <w:r w:rsidR="00491497" w:rsidRPr="00491497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„Usługi utrzymania czystości </w:t>
      </w:r>
    </w:p>
    <w:p w14:paraId="450E6FDF" w14:textId="77777777" w:rsidR="00E838CC" w:rsidRPr="00E838CC" w:rsidRDefault="00491497" w:rsidP="00E838CC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491497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(własny sprzęt, śr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odki czyszczące i higieniczne) </w:t>
      </w:r>
      <w:r w:rsidR="00E838CC" w:rsidRPr="00E838CC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w budynkach Sądu Rejonowego w Mławie przy ul. Reymonta 3, Ośrodka Kuratorskiego Nr I przy Sądzie Rejonowym w Mławie ul. Sądowa 1,  Zamiejscowego Wydziału Ksiąg Wieczystych w Żurominie ul. Olszewska 9/11 i Ośrodka Kuratorskiego Nr II przy Sądzie Rejonowym w Mławie z siedzibą w Żurominie ul. Zamojskiego 74/58 oraz terenów zewnętrznych, terenów zielonych i przyległych chodników  przy wszystkich budynkach Sądu </w:t>
      </w:r>
    </w:p>
    <w:p w14:paraId="06AA80A3" w14:textId="6650C12D" w:rsidR="00236F7D" w:rsidRPr="00A064EE" w:rsidRDefault="00E838CC" w:rsidP="00E838CC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E838CC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ul. Reymonta 3 w Mławie, ul. Olszewska 9/11 w Żurominie i  Zamojskiego 74/58 w Żurominie</w:t>
      </w:r>
      <w:r w:rsidR="00494A0D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="00236F7D"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oświadczam co następuje:</w:t>
      </w:r>
    </w:p>
    <w:p w14:paraId="5615ADBA" w14:textId="77777777" w:rsidR="00236F7D" w:rsidRPr="00610194" w:rsidRDefault="00236F7D" w:rsidP="00236F7D">
      <w:pPr>
        <w:spacing w:line="360" w:lineRule="auto"/>
        <w:ind w:firstLine="709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18B6A179" w14:textId="77777777" w:rsidR="00236F7D" w:rsidRPr="00610194" w:rsidRDefault="00236F7D" w:rsidP="00236F7D">
      <w:pPr>
        <w:shd w:val="clear" w:color="auto" w:fill="BFBFBF"/>
        <w:spacing w:line="36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OŚWIADCZENIA DOTYCZĄCE PODSTAW WYKLUCZENIA:</w:t>
      </w:r>
    </w:p>
    <w:p w14:paraId="315D5DD3" w14:textId="77777777" w:rsidR="00236F7D" w:rsidRPr="00610194" w:rsidRDefault="00236F7D" w:rsidP="00236F7D">
      <w:pPr>
        <w:spacing w:line="360" w:lineRule="auto"/>
        <w:ind w:left="72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65E52A56" w14:textId="77777777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nie podlegam wykluczeniu z postępowania na podstawie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  <w:t>art. 108 ust. 1 ustawy Pzp.</w:t>
      </w:r>
    </w:p>
    <w:p w14:paraId="23961869" w14:textId="77777777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bookmarkStart w:id="0" w:name="_Hlk99016800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[UWAGA: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zastosować tylko wtedy, gdy zamawiający przewidział wykluczenie wykonawcy z postępowania na podstawie którejkolwiek z przesłanek z  art. 109 ust. 1 ustawy Pzp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]</w:t>
      </w:r>
    </w:p>
    <w:bookmarkEnd w:id="0"/>
    <w:p w14:paraId="50332E97" w14:textId="77777777" w:rsidR="00236F7D" w:rsidRPr="00610194" w:rsidRDefault="00236F7D" w:rsidP="00236F7D">
      <w:pPr>
        <w:spacing w:line="360" w:lineRule="auto"/>
        <w:ind w:left="72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nie podlegam wykluczeniu z postępowania na podstawie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  <w:t>art. 109 ust. 1 ustawy Pzp.</w:t>
      </w:r>
    </w:p>
    <w:p w14:paraId="568F2468" w14:textId="63FB7327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[UWAGA: zastosować, gdy zachodzą przesłanki wykluczenia z art. 108 ust. 1 pkt 1, 2 i 5 lub art.</w:t>
      </w:r>
      <w:r w:rsidR="00610194"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109 ust.1 pkt 2-5 i 7-10 ustawy Pzp, a wykonawca korzysta z procedury samooczyszczenia, o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lastRenderedPageBreak/>
        <w:t xml:space="preserve">której mowa w art. 110 ust. 2 ustawy Pzp] Oświadczam, że zachodzą w stosunku do mnie podstawy wykluczenia z postępowania na podstawie art. …………. ustawy Pzp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(podać mającą zastosowanie podstawę wykluczenia spośród wymienionych w art. 108 ust. 1 pkt 1, 2 i 5 lub art. 109 ust. 1 pkt 2-5 i 7-10 ustawy Pzp).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74838B" w14:textId="09A74EF0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ind w:left="714" w:hanging="357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nie zachodzą w stosunku do mnie przesłanki wykluczenia z postępowania na podstawie art.  </w:t>
      </w:r>
      <w:r w:rsidRPr="006101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7 ust. 1 ustawy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z dnia 13 kwietnia 2022 r.</w:t>
      </w:r>
      <w:r w:rsidRPr="00610194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610194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  <w:t>(</w:t>
      </w:r>
      <w:r w:rsidR="006D2066" w:rsidRPr="006D2066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  <w:t>(t.j. Dz.U. 2025 poz. 514).</w:t>
      </w:r>
    </w:p>
    <w:p w14:paraId="2CE75C90" w14:textId="77777777" w:rsidR="00236F7D" w:rsidRPr="00610194" w:rsidRDefault="00236F7D" w:rsidP="00236F7D">
      <w:pPr>
        <w:shd w:val="clear" w:color="auto" w:fill="BFBFBF"/>
        <w:spacing w:line="36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OŚWIADCZENIE DOTYCZĄCE WARUNKÓW UDZIAŁU W POSTĘPOWANIU:</w:t>
      </w:r>
    </w:p>
    <w:p w14:paraId="42D6DDD3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4808B581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bookmarkStart w:id="1" w:name="_Hlk99016333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[UWAGA: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stosuje tylko wykonawca/ wykonawca wspólnie ubiegający się o zamówienie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]</w:t>
      </w:r>
    </w:p>
    <w:p w14:paraId="1127E524" w14:textId="2C2C9873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(wskazać dokument </w:t>
      </w:r>
      <w:r w:rsid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br/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i właściwą jednostkę redakcyjną dokumentu, w której określono warunki udziału w postępowaniu)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  <w:bookmarkEnd w:id="1"/>
    </w:p>
    <w:p w14:paraId="428E504C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68AB529E" w14:textId="292B198E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[UWAGA: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stosuje tylko wykonawca/ wykonawca wspólnie ubiegający się o zamówienie, który polega na zdolnościach lub sytuacji podmiotów udost</w:t>
      </w:r>
      <w:r w:rsid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ę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pniających zasoby, a jednocześnie samodzielnie w pewnym zakresie wykazuje spełnianie warunków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]</w:t>
      </w:r>
    </w:p>
    <w:p w14:paraId="0F8D5D87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Oświadczam, że spełniam warunki udziału w postępowaniu określone przez zamawiającego w    </w:t>
      </w:r>
      <w:bookmarkStart w:id="2" w:name="_Hlk99016450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…………..…………………………………………………..…………………………………………..</w:t>
      </w:r>
      <w:bookmarkEnd w:id="2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(wskazać dokument i właściwą jednostkę redakcyjną dokumentu, w której określono warunki udziału w postępowaniu)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w  następującym zakresie: </w:t>
      </w:r>
    </w:p>
    <w:p w14:paraId="3D49CD9F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…………..…………………………………………………..…………………………………………...</w:t>
      </w:r>
    </w:p>
    <w:p w14:paraId="536234D6" w14:textId="77777777" w:rsidR="00236F7D" w:rsidRPr="00610194" w:rsidRDefault="00236F7D" w:rsidP="00236F7D">
      <w:pPr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</w:pPr>
    </w:p>
    <w:p w14:paraId="7991DB0B" w14:textId="77777777" w:rsidR="00236F7D" w:rsidRPr="00610194" w:rsidRDefault="00236F7D" w:rsidP="00236F7D">
      <w:pPr>
        <w:shd w:val="clear" w:color="auto" w:fill="BFBFBF"/>
        <w:spacing w:after="12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INFORMACJA W ZWIĄZKU Z POLEGANIEM NA ZDOLNOŚCIACH LUB SYTUACJI PODMIOTÓW UDOSTEPNIAJĄCYCH ZASOBY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: </w:t>
      </w:r>
    </w:p>
    <w:p w14:paraId="6B8D2503" w14:textId="77777777" w:rsidR="00236F7D" w:rsidRPr="00610194" w:rsidRDefault="00236F7D" w:rsidP="00236F7D">
      <w:pPr>
        <w:spacing w:after="12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(wskazać </w:t>
      </w:r>
      <w:bookmarkEnd w:id="3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dokument i właściwą jednostkę redakcyjną dokumentu, w której określono warunki udziału w postępowaniu),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polegam na zdolnościach lub sytuacji następującego/ych podmiotu/ów udostępniających zasoby: </w:t>
      </w:r>
      <w:bookmarkStart w:id="4" w:name="_Hlk99014455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(wskazać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lastRenderedPageBreak/>
        <w:t>nazwę/y podmiotu/ów)</w:t>
      </w:r>
      <w:bookmarkEnd w:id="4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</w:t>
      </w:r>
      <w:r w:rsidRPr="00610194" w:rsidDel="002B0BDF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………………………..……………………………………………… w następującym zakresie: …………………………………………………………………….</w:t>
      </w:r>
    </w:p>
    <w:p w14:paraId="20D1D336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(określić odpowiedni zakres udostępnianych zasobów dla wskazanego podmiotu). </w:t>
      </w:r>
    </w:p>
    <w:p w14:paraId="2CA0807B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</w:pPr>
    </w:p>
    <w:p w14:paraId="246DBB90" w14:textId="77777777" w:rsidR="00236F7D" w:rsidRPr="00610194" w:rsidRDefault="00236F7D" w:rsidP="00236F7D">
      <w:pPr>
        <w:shd w:val="clear" w:color="auto" w:fill="BFBFBF"/>
        <w:spacing w:after="120" w:line="36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</w:pPr>
      <w:bookmarkStart w:id="5" w:name="_Hlk99009560"/>
      <w:r w:rsidRPr="00610194"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  <w:t>OŚWIADCZENIE DOTYCZĄCE PODANYCH INFORMACJI:</w:t>
      </w:r>
    </w:p>
    <w:bookmarkEnd w:id="5"/>
    <w:p w14:paraId="20C144BA" w14:textId="77777777" w:rsidR="00236F7D" w:rsidRPr="00610194" w:rsidRDefault="00236F7D" w:rsidP="00236F7D">
      <w:pPr>
        <w:spacing w:after="12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31765D00" w14:textId="77777777" w:rsidR="00236F7D" w:rsidRPr="00610194" w:rsidRDefault="00236F7D" w:rsidP="00236F7D">
      <w:pPr>
        <w:shd w:val="clear" w:color="auto" w:fill="BFBFBF"/>
        <w:spacing w:after="120" w:line="36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  <w:t>INFORMACJA DOTYCZĄCA DOSTĘPU DO PODMIOTOWYCH ŚRODKÓW DOWODOWYCH:</w:t>
      </w:r>
    </w:p>
    <w:p w14:paraId="24DAA324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 xml:space="preserve">Wskazuję następujące podmiotowe środki dowodowe, które można uzyskać za pomocą bezpłatnych </w:t>
      </w: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br/>
        <w:t>i ogólnodostępnych baz danych, oraz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>dane umożliwiające dostęp do tych środków:</w:t>
      </w:r>
    </w:p>
    <w:p w14:paraId="72B16342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1A39CA3F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610A2B0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373DFE93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05C0F90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</w:p>
    <w:tbl>
      <w:tblPr>
        <w:tblStyle w:val="TableNormal"/>
        <w:tblW w:w="10128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610194" w:rsidRPr="00610194" w14:paraId="079071B7" w14:textId="77777777" w:rsidTr="00AE0897">
        <w:trPr>
          <w:trHeight w:val="237"/>
        </w:trPr>
        <w:tc>
          <w:tcPr>
            <w:tcW w:w="5064" w:type="dxa"/>
          </w:tcPr>
          <w:p w14:paraId="657F6D1A" w14:textId="181E5DE8" w:rsidR="00236F7D" w:rsidRPr="00610194" w:rsidRDefault="00236F7D" w:rsidP="00236F7D">
            <w:pPr>
              <w:spacing w:line="217" w:lineRule="exact"/>
              <w:ind w:left="33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610194"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</w:rPr>
              <w:t>Niniejszy plik należy opatrz</w:t>
            </w:r>
            <w:r w:rsidR="00610194" w:rsidRPr="00610194"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</w:rPr>
              <w:t>e</w:t>
            </w:r>
            <w:r w:rsidRPr="00610194"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</w:rPr>
              <w:t>ć</w:t>
            </w:r>
          </w:p>
        </w:tc>
        <w:tc>
          <w:tcPr>
            <w:tcW w:w="5064" w:type="dxa"/>
          </w:tcPr>
          <w:p w14:paraId="64896FBC" w14:textId="77777777" w:rsidR="00236F7D" w:rsidRPr="00610194" w:rsidRDefault="00236F7D" w:rsidP="00236F7D">
            <w:pPr>
              <w:spacing w:line="217" w:lineRule="exact"/>
              <w:ind w:left="334"/>
              <w:jc w:val="center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</w:pPr>
            <w:r w:rsidRPr="00610194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val="pl-PL"/>
              </w:rPr>
              <w:t xml:space="preserve">podpis kwalifikowany lub podpis zaufany </w:t>
            </w:r>
            <w:r w:rsidRPr="00610194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val="pl-PL"/>
              </w:rPr>
              <w:br/>
              <w:t xml:space="preserve">lub podpis osobisty </w:t>
            </w:r>
          </w:p>
        </w:tc>
      </w:tr>
      <w:tr w:rsidR="00236F7D" w:rsidRPr="00610194" w14:paraId="174213CB" w14:textId="77777777" w:rsidTr="00AE0897">
        <w:trPr>
          <w:trHeight w:val="467"/>
        </w:trPr>
        <w:tc>
          <w:tcPr>
            <w:tcW w:w="5064" w:type="dxa"/>
          </w:tcPr>
          <w:p w14:paraId="4B673AF8" w14:textId="77777777" w:rsidR="00236F7D" w:rsidRPr="00610194" w:rsidRDefault="00236F7D" w:rsidP="00236F7D">
            <w:pPr>
              <w:spacing w:before="7" w:line="230" w:lineRule="atLeast"/>
              <w:ind w:left="1023" w:right="115" w:hanging="824"/>
              <w:jc w:val="center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</w:pPr>
            <w:r w:rsidRPr="00610194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  <w:t>podpisem kwalifikowanym lub podpisem zaufanym lub podpisem osobistym</w:t>
            </w:r>
          </w:p>
        </w:tc>
        <w:tc>
          <w:tcPr>
            <w:tcW w:w="5064" w:type="dxa"/>
          </w:tcPr>
          <w:p w14:paraId="524E0C7E" w14:textId="77777777" w:rsidR="00236F7D" w:rsidRPr="00610194" w:rsidRDefault="00236F7D" w:rsidP="00236F7D">
            <w:pPr>
              <w:spacing w:before="7" w:line="230" w:lineRule="atLeast"/>
              <w:ind w:left="1023" w:right="115" w:hanging="824"/>
              <w:jc w:val="center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5D52C078" w14:textId="44E6C259" w:rsidR="00C85376" w:rsidRPr="00610194" w:rsidRDefault="00C85376" w:rsidP="00236F7D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ar-SA"/>
        </w:rPr>
      </w:pPr>
    </w:p>
    <w:sectPr w:rsidR="00C85376" w:rsidRPr="00610194" w:rsidSect="002B3410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2616C" w14:textId="77777777" w:rsidR="00675A30" w:rsidRDefault="00675A30">
      <w:r>
        <w:separator/>
      </w:r>
    </w:p>
  </w:endnote>
  <w:endnote w:type="continuationSeparator" w:id="0">
    <w:p w14:paraId="0E2C4F95" w14:textId="77777777" w:rsidR="00675A30" w:rsidRDefault="0067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7815525"/>
      <w:docPartObj>
        <w:docPartGallery w:val="Page Numbers (Bottom of Page)"/>
        <w:docPartUnique/>
      </w:docPartObj>
    </w:sdtPr>
    <w:sdtContent>
      <w:p w14:paraId="6DF4608B" w14:textId="37AE227F" w:rsidR="00397928" w:rsidRDefault="0039792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A0D">
          <w:rPr>
            <w:noProof/>
          </w:rPr>
          <w:t>3</w:t>
        </w:r>
        <w:r>
          <w:fldChar w:fldCharType="end"/>
        </w:r>
      </w:p>
    </w:sdtContent>
  </w:sdt>
  <w:p w14:paraId="55E13444" w14:textId="77777777"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75F04" w14:textId="77777777" w:rsidR="00675A30" w:rsidRDefault="00675A30">
      <w:r>
        <w:separator/>
      </w:r>
    </w:p>
  </w:footnote>
  <w:footnote w:type="continuationSeparator" w:id="0">
    <w:p w14:paraId="2E8F582C" w14:textId="77777777" w:rsidR="00675A30" w:rsidRDefault="00675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777A" w14:textId="255FB6FB" w:rsidR="00F56B2C" w:rsidRPr="008C3432" w:rsidRDefault="00F56B2C" w:rsidP="00F56B2C">
    <w:pPr>
      <w:jc w:val="both"/>
      <w:rPr>
        <w:rFonts w:asciiTheme="minorHAnsi" w:hAnsiTheme="minorHAnsi" w:cstheme="minorHAnsi"/>
        <w:color w:val="0070C0"/>
        <w:sz w:val="20"/>
        <w:szCs w:val="20"/>
      </w:rPr>
    </w:pPr>
  </w:p>
  <w:p w14:paraId="1AE4F834" w14:textId="77777777" w:rsidR="00F56B2C" w:rsidRDefault="00F56B2C" w:rsidP="00F56B2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3" w15:restartNumberingAfterBreak="0">
    <w:nsid w:val="0DEB1C72"/>
    <w:multiLevelType w:val="hybridMultilevel"/>
    <w:tmpl w:val="76E24900"/>
    <w:lvl w:ilvl="0" w:tplc="46B065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6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0225730">
    <w:abstractNumId w:val="2"/>
  </w:num>
  <w:num w:numId="2" w16cid:durableId="1255433513">
    <w:abstractNumId w:val="9"/>
  </w:num>
  <w:num w:numId="3" w16cid:durableId="1842040269">
    <w:abstractNumId w:val="6"/>
  </w:num>
  <w:num w:numId="4" w16cid:durableId="1713118915">
    <w:abstractNumId w:val="8"/>
  </w:num>
  <w:num w:numId="5" w16cid:durableId="344669742">
    <w:abstractNumId w:val="4"/>
  </w:num>
  <w:num w:numId="6" w16cid:durableId="619804243">
    <w:abstractNumId w:val="7"/>
  </w:num>
  <w:num w:numId="7" w16cid:durableId="1677222064">
    <w:abstractNumId w:val="5"/>
  </w:num>
  <w:num w:numId="8" w16cid:durableId="1414399490">
    <w:abstractNumId w:val="1"/>
  </w:num>
  <w:num w:numId="9" w16cid:durableId="1991903273">
    <w:abstractNumId w:val="3"/>
  </w:num>
  <w:num w:numId="10" w16cid:durableId="2002080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601"/>
    <w:rsid w:val="00000CD8"/>
    <w:rsid w:val="00003BB9"/>
    <w:rsid w:val="00012F17"/>
    <w:rsid w:val="000152ED"/>
    <w:rsid w:val="00017291"/>
    <w:rsid w:val="0003268B"/>
    <w:rsid w:val="000344D7"/>
    <w:rsid w:val="00035142"/>
    <w:rsid w:val="00035C21"/>
    <w:rsid w:val="00044ACA"/>
    <w:rsid w:val="00052EC9"/>
    <w:rsid w:val="00063FAA"/>
    <w:rsid w:val="00075100"/>
    <w:rsid w:val="000914A0"/>
    <w:rsid w:val="0009529F"/>
    <w:rsid w:val="000A033D"/>
    <w:rsid w:val="000C1013"/>
    <w:rsid w:val="000C4C4D"/>
    <w:rsid w:val="000C5E8B"/>
    <w:rsid w:val="000D5355"/>
    <w:rsid w:val="000E39CF"/>
    <w:rsid w:val="000F4233"/>
    <w:rsid w:val="000F6CB3"/>
    <w:rsid w:val="0010791F"/>
    <w:rsid w:val="0012218D"/>
    <w:rsid w:val="00132978"/>
    <w:rsid w:val="0014069C"/>
    <w:rsid w:val="00150EEA"/>
    <w:rsid w:val="001758FF"/>
    <w:rsid w:val="001967EE"/>
    <w:rsid w:val="001A0136"/>
    <w:rsid w:val="001A4528"/>
    <w:rsid w:val="001B74C8"/>
    <w:rsid w:val="001C2891"/>
    <w:rsid w:val="001C5329"/>
    <w:rsid w:val="001E3A73"/>
    <w:rsid w:val="001F733D"/>
    <w:rsid w:val="001F7584"/>
    <w:rsid w:val="00222378"/>
    <w:rsid w:val="00222575"/>
    <w:rsid w:val="0022398F"/>
    <w:rsid w:val="00233CE1"/>
    <w:rsid w:val="00236F7D"/>
    <w:rsid w:val="00252F57"/>
    <w:rsid w:val="0025309F"/>
    <w:rsid w:val="00256385"/>
    <w:rsid w:val="002713EB"/>
    <w:rsid w:val="002718E3"/>
    <w:rsid w:val="00290601"/>
    <w:rsid w:val="00296110"/>
    <w:rsid w:val="002A633D"/>
    <w:rsid w:val="002B199E"/>
    <w:rsid w:val="002B1FA8"/>
    <w:rsid w:val="002B3410"/>
    <w:rsid w:val="002B49A6"/>
    <w:rsid w:val="002B6841"/>
    <w:rsid w:val="002E5DA2"/>
    <w:rsid w:val="002F416E"/>
    <w:rsid w:val="002F5B41"/>
    <w:rsid w:val="00305A96"/>
    <w:rsid w:val="00323CC5"/>
    <w:rsid w:val="003244FD"/>
    <w:rsid w:val="003257F1"/>
    <w:rsid w:val="00353C4D"/>
    <w:rsid w:val="00362988"/>
    <w:rsid w:val="003638BF"/>
    <w:rsid w:val="0037559D"/>
    <w:rsid w:val="00382436"/>
    <w:rsid w:val="003939AC"/>
    <w:rsid w:val="00397928"/>
    <w:rsid w:val="003A224A"/>
    <w:rsid w:val="003A4F4E"/>
    <w:rsid w:val="003A5E3B"/>
    <w:rsid w:val="003B45BD"/>
    <w:rsid w:val="003B53C0"/>
    <w:rsid w:val="003B70A3"/>
    <w:rsid w:val="003C2D0A"/>
    <w:rsid w:val="003D0E98"/>
    <w:rsid w:val="003E019C"/>
    <w:rsid w:val="00416508"/>
    <w:rsid w:val="00422863"/>
    <w:rsid w:val="00426F6A"/>
    <w:rsid w:val="00427ABB"/>
    <w:rsid w:val="00432320"/>
    <w:rsid w:val="00442745"/>
    <w:rsid w:val="00446424"/>
    <w:rsid w:val="004657D9"/>
    <w:rsid w:val="004820A0"/>
    <w:rsid w:val="0049041B"/>
    <w:rsid w:val="00491497"/>
    <w:rsid w:val="00494080"/>
    <w:rsid w:val="00494A0D"/>
    <w:rsid w:val="00494AF3"/>
    <w:rsid w:val="004B65FE"/>
    <w:rsid w:val="004F4AA1"/>
    <w:rsid w:val="004F65AF"/>
    <w:rsid w:val="0051314B"/>
    <w:rsid w:val="005265FE"/>
    <w:rsid w:val="00532B23"/>
    <w:rsid w:val="00555D11"/>
    <w:rsid w:val="00556C19"/>
    <w:rsid w:val="005654E3"/>
    <w:rsid w:val="005701A8"/>
    <w:rsid w:val="00571F95"/>
    <w:rsid w:val="00573BE9"/>
    <w:rsid w:val="00584588"/>
    <w:rsid w:val="0058461F"/>
    <w:rsid w:val="005C1110"/>
    <w:rsid w:val="005C2F96"/>
    <w:rsid w:val="005D3DE4"/>
    <w:rsid w:val="005E102B"/>
    <w:rsid w:val="00605AEA"/>
    <w:rsid w:val="00610194"/>
    <w:rsid w:val="00610BA4"/>
    <w:rsid w:val="00611FB3"/>
    <w:rsid w:val="006429C1"/>
    <w:rsid w:val="006601C6"/>
    <w:rsid w:val="0066156D"/>
    <w:rsid w:val="006742C8"/>
    <w:rsid w:val="00675A30"/>
    <w:rsid w:val="0069392F"/>
    <w:rsid w:val="00695A33"/>
    <w:rsid w:val="00696D06"/>
    <w:rsid w:val="006A4AC2"/>
    <w:rsid w:val="006C6D5F"/>
    <w:rsid w:val="006C775C"/>
    <w:rsid w:val="006D2066"/>
    <w:rsid w:val="006D2564"/>
    <w:rsid w:val="006D4144"/>
    <w:rsid w:val="006D5E28"/>
    <w:rsid w:val="006E617D"/>
    <w:rsid w:val="006F13AD"/>
    <w:rsid w:val="006F3B65"/>
    <w:rsid w:val="006F6B48"/>
    <w:rsid w:val="007126BB"/>
    <w:rsid w:val="00725077"/>
    <w:rsid w:val="0074399B"/>
    <w:rsid w:val="00743FCF"/>
    <w:rsid w:val="00746607"/>
    <w:rsid w:val="00753227"/>
    <w:rsid w:val="007621C9"/>
    <w:rsid w:val="00767929"/>
    <w:rsid w:val="00771C2F"/>
    <w:rsid w:val="00776AB2"/>
    <w:rsid w:val="00781BBC"/>
    <w:rsid w:val="0078448B"/>
    <w:rsid w:val="00791112"/>
    <w:rsid w:val="0079529C"/>
    <w:rsid w:val="007B3231"/>
    <w:rsid w:val="007B7369"/>
    <w:rsid w:val="007C1128"/>
    <w:rsid w:val="007C3743"/>
    <w:rsid w:val="007C4DEE"/>
    <w:rsid w:val="007D7B3C"/>
    <w:rsid w:val="007F3BF2"/>
    <w:rsid w:val="008041A3"/>
    <w:rsid w:val="00814F50"/>
    <w:rsid w:val="00816CE6"/>
    <w:rsid w:val="00817114"/>
    <w:rsid w:val="00824221"/>
    <w:rsid w:val="00826C36"/>
    <w:rsid w:val="00845F18"/>
    <w:rsid w:val="00850CEC"/>
    <w:rsid w:val="008527D7"/>
    <w:rsid w:val="00853169"/>
    <w:rsid w:val="0085370E"/>
    <w:rsid w:val="00853950"/>
    <w:rsid w:val="00854EE0"/>
    <w:rsid w:val="00855EA0"/>
    <w:rsid w:val="00863D4F"/>
    <w:rsid w:val="008707A9"/>
    <w:rsid w:val="008A0A03"/>
    <w:rsid w:val="008A1DA9"/>
    <w:rsid w:val="008B3E61"/>
    <w:rsid w:val="008B4871"/>
    <w:rsid w:val="008B6440"/>
    <w:rsid w:val="008C2074"/>
    <w:rsid w:val="008C3432"/>
    <w:rsid w:val="008D33F5"/>
    <w:rsid w:val="008E7586"/>
    <w:rsid w:val="008F196C"/>
    <w:rsid w:val="008F7CCB"/>
    <w:rsid w:val="00900B06"/>
    <w:rsid w:val="00910419"/>
    <w:rsid w:val="009151A8"/>
    <w:rsid w:val="00916188"/>
    <w:rsid w:val="009256D9"/>
    <w:rsid w:val="00933DA7"/>
    <w:rsid w:val="00935EEB"/>
    <w:rsid w:val="00945D6A"/>
    <w:rsid w:val="00972551"/>
    <w:rsid w:val="0097351A"/>
    <w:rsid w:val="0097486D"/>
    <w:rsid w:val="009A417F"/>
    <w:rsid w:val="009B2EFA"/>
    <w:rsid w:val="009B4E99"/>
    <w:rsid w:val="009C064B"/>
    <w:rsid w:val="009C66DC"/>
    <w:rsid w:val="009E5075"/>
    <w:rsid w:val="009F4794"/>
    <w:rsid w:val="00A064EE"/>
    <w:rsid w:val="00A12C76"/>
    <w:rsid w:val="00A17DD7"/>
    <w:rsid w:val="00A2010B"/>
    <w:rsid w:val="00A52C9F"/>
    <w:rsid w:val="00A610A0"/>
    <w:rsid w:val="00A618A2"/>
    <w:rsid w:val="00A63F24"/>
    <w:rsid w:val="00A819B2"/>
    <w:rsid w:val="00A876FE"/>
    <w:rsid w:val="00A94AE7"/>
    <w:rsid w:val="00A94E43"/>
    <w:rsid w:val="00A95738"/>
    <w:rsid w:val="00AE4381"/>
    <w:rsid w:val="00AE44C6"/>
    <w:rsid w:val="00AF11EC"/>
    <w:rsid w:val="00B011B9"/>
    <w:rsid w:val="00B04977"/>
    <w:rsid w:val="00B235DE"/>
    <w:rsid w:val="00B36B1A"/>
    <w:rsid w:val="00B43AF5"/>
    <w:rsid w:val="00B44B40"/>
    <w:rsid w:val="00B556EE"/>
    <w:rsid w:val="00B61CA0"/>
    <w:rsid w:val="00B650ED"/>
    <w:rsid w:val="00B66D25"/>
    <w:rsid w:val="00B66DAE"/>
    <w:rsid w:val="00B7062F"/>
    <w:rsid w:val="00B75588"/>
    <w:rsid w:val="00B93FA8"/>
    <w:rsid w:val="00B955C5"/>
    <w:rsid w:val="00BE1446"/>
    <w:rsid w:val="00BF36C2"/>
    <w:rsid w:val="00C01BE9"/>
    <w:rsid w:val="00C2211F"/>
    <w:rsid w:val="00C31439"/>
    <w:rsid w:val="00C33675"/>
    <w:rsid w:val="00C35DE0"/>
    <w:rsid w:val="00C3785E"/>
    <w:rsid w:val="00C50C54"/>
    <w:rsid w:val="00C512E0"/>
    <w:rsid w:val="00C56156"/>
    <w:rsid w:val="00C61CA3"/>
    <w:rsid w:val="00C64A01"/>
    <w:rsid w:val="00C662ED"/>
    <w:rsid w:val="00C8170F"/>
    <w:rsid w:val="00C85376"/>
    <w:rsid w:val="00C91F18"/>
    <w:rsid w:val="00CA226C"/>
    <w:rsid w:val="00CA66A8"/>
    <w:rsid w:val="00CC3222"/>
    <w:rsid w:val="00CC62BA"/>
    <w:rsid w:val="00CD3DCA"/>
    <w:rsid w:val="00CE3516"/>
    <w:rsid w:val="00CF2978"/>
    <w:rsid w:val="00CF3FE7"/>
    <w:rsid w:val="00D076ED"/>
    <w:rsid w:val="00D23C8B"/>
    <w:rsid w:val="00D465A4"/>
    <w:rsid w:val="00D55C40"/>
    <w:rsid w:val="00D5619C"/>
    <w:rsid w:val="00D57556"/>
    <w:rsid w:val="00D605AC"/>
    <w:rsid w:val="00D76B07"/>
    <w:rsid w:val="00D801C4"/>
    <w:rsid w:val="00D81AAE"/>
    <w:rsid w:val="00D83212"/>
    <w:rsid w:val="00D93FBA"/>
    <w:rsid w:val="00D9497D"/>
    <w:rsid w:val="00DA7539"/>
    <w:rsid w:val="00DD4FE6"/>
    <w:rsid w:val="00DD5390"/>
    <w:rsid w:val="00DE0809"/>
    <w:rsid w:val="00DE678D"/>
    <w:rsid w:val="00E12135"/>
    <w:rsid w:val="00E329AE"/>
    <w:rsid w:val="00E3324E"/>
    <w:rsid w:val="00E34692"/>
    <w:rsid w:val="00E34C5C"/>
    <w:rsid w:val="00E36477"/>
    <w:rsid w:val="00E6303A"/>
    <w:rsid w:val="00E632EE"/>
    <w:rsid w:val="00E67BE4"/>
    <w:rsid w:val="00E71740"/>
    <w:rsid w:val="00E72E08"/>
    <w:rsid w:val="00E74F02"/>
    <w:rsid w:val="00E838CC"/>
    <w:rsid w:val="00E93E16"/>
    <w:rsid w:val="00EA0732"/>
    <w:rsid w:val="00EA0CE6"/>
    <w:rsid w:val="00EC7812"/>
    <w:rsid w:val="00ED2C6B"/>
    <w:rsid w:val="00ED73D1"/>
    <w:rsid w:val="00EE2725"/>
    <w:rsid w:val="00EF7C7D"/>
    <w:rsid w:val="00F1486A"/>
    <w:rsid w:val="00F32D57"/>
    <w:rsid w:val="00F35AF4"/>
    <w:rsid w:val="00F55B34"/>
    <w:rsid w:val="00F56B2C"/>
    <w:rsid w:val="00F61B5A"/>
    <w:rsid w:val="00F627B4"/>
    <w:rsid w:val="00F647EF"/>
    <w:rsid w:val="00F64C47"/>
    <w:rsid w:val="00F6651C"/>
    <w:rsid w:val="00F72B40"/>
    <w:rsid w:val="00F804F5"/>
    <w:rsid w:val="00F81540"/>
    <w:rsid w:val="00F81BAA"/>
    <w:rsid w:val="00F82C74"/>
    <w:rsid w:val="00F85670"/>
    <w:rsid w:val="00FA4AF9"/>
    <w:rsid w:val="00FA5B15"/>
    <w:rsid w:val="00FC3A7C"/>
    <w:rsid w:val="00FC429F"/>
    <w:rsid w:val="00FD1766"/>
    <w:rsid w:val="00FE1C0B"/>
    <w:rsid w:val="00FF33CE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F340E"/>
  <w15:docId w15:val="{A8C0BA27-0B5C-4AF4-81F1-9303EFDC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188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188"/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8C34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36F7D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semiHidden/>
    <w:unhideWhenUsed/>
    <w:rsid w:val="00236F7D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4E4CF-7863-4F4D-AB90-77B0C774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</Template>
  <TotalTime>3</TotalTime>
  <Pages>3</Pages>
  <Words>761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Maciejewska Marzena</cp:lastModifiedBy>
  <cp:revision>8</cp:revision>
  <cp:lastPrinted>2021-01-26T09:31:00Z</cp:lastPrinted>
  <dcterms:created xsi:type="dcterms:W3CDTF">2024-02-24T12:04:00Z</dcterms:created>
  <dcterms:modified xsi:type="dcterms:W3CDTF">2026-03-04T08:48:00Z</dcterms:modified>
</cp:coreProperties>
</file>